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67F" w:rsidRDefault="00F6367F" w:rsidP="00811832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Default="00F6367F" w:rsidP="00811832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F6367F" w:rsidRDefault="00F6367F" w:rsidP="00811832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Default="00F6367F" w:rsidP="00811832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Default="00F6367F" w:rsidP="00811832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C60FEC" w:rsidRDefault="00F6367F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1</w:t>
      </w:r>
    </w:p>
    <w:p w:rsidR="00F6367F" w:rsidRPr="00FA4A39" w:rsidRDefault="00F6367F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F6367F" w:rsidRPr="00FA4A39" w:rsidRDefault="00F6367F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F6367F" w:rsidRPr="00FA4A39" w:rsidRDefault="00F6367F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F6367F" w:rsidRPr="00FA4A39" w:rsidRDefault="00F6367F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F6367F" w:rsidRPr="00FA4A39" w:rsidRDefault="00F6367F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F6367F" w:rsidRPr="00FA4A39" w:rsidRDefault="00F6367F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F6367F" w:rsidRPr="00FA4A39" w:rsidRDefault="00F6367F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FA4A39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7D54FF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7D54FF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7D54FF" w:rsidRDefault="00F6367F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6367F" w:rsidRPr="007D54FF" w:rsidRDefault="00F6367F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F6367F" w:rsidRPr="007D54FF" w:rsidRDefault="00F6367F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F6367F" w:rsidRPr="007D54FF" w:rsidRDefault="00F6367F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F6367F" w:rsidRPr="007D54FF" w:rsidRDefault="00F6367F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F6367F" w:rsidRPr="007D54FF" w:rsidRDefault="00F6367F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F6367F" w:rsidRPr="007D54FF" w:rsidRDefault="00F6367F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F6367F" w:rsidRPr="007D54FF" w:rsidRDefault="00F6367F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F6367F" w:rsidRPr="007D54FF" w:rsidRDefault="00F6367F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F6367F" w:rsidRPr="007D54FF" w:rsidRDefault="00F6367F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12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F6367F" w:rsidRPr="007D54FF" w:rsidRDefault="00F6367F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F6367F" w:rsidRPr="007D54FF" w:rsidRDefault="00F6367F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F6367F" w:rsidRPr="007D54FF" w:rsidRDefault="00F6367F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F6367F" w:rsidRPr="007D54FF" w:rsidRDefault="00F6367F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F6367F" w:rsidRPr="007D54FF" w:rsidRDefault="00F6367F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F6367F" w:rsidRPr="007D54FF" w:rsidRDefault="00F6367F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F6367F" w:rsidRPr="007D54FF" w:rsidRDefault="00F6367F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F6367F" w:rsidRPr="007D54FF" w:rsidRDefault="00F6367F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F6367F" w:rsidRPr="007D54FF" w:rsidRDefault="00F6367F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F6367F" w:rsidRPr="007D54FF" w:rsidRDefault="00F6367F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F6367F" w:rsidRPr="007D54FF" w:rsidRDefault="00F6367F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F6367F" w:rsidRPr="007D54FF" w:rsidRDefault="00F6367F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F6367F" w:rsidRPr="007D54FF" w:rsidRDefault="00F6367F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F6367F" w:rsidRPr="007D54FF" w:rsidRDefault="00F6367F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F6367F" w:rsidRPr="007D54FF" w:rsidRDefault="00F6367F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F6367F" w:rsidRPr="007D54FF" w:rsidRDefault="00F6367F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F6367F" w:rsidRPr="007D54FF" w:rsidRDefault="00F6367F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F6367F" w:rsidRPr="007D54FF" w:rsidRDefault="00F6367F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12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F6367F" w:rsidRPr="007D54FF" w:rsidRDefault="00F6367F" w:rsidP="00EA527D">
      <w:pPr>
        <w:pStyle w:val="BodyText"/>
        <w:rPr>
          <w:sz w:val="28"/>
          <w:szCs w:val="28"/>
          <w:lang w:eastAsia="en-GB"/>
        </w:rPr>
      </w:pPr>
    </w:p>
    <w:p w:rsidR="00F6367F" w:rsidRPr="007D54FF" w:rsidRDefault="00F6367F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F6367F" w:rsidRPr="007D54FF" w:rsidRDefault="00F6367F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F6367F" w:rsidRPr="007D54FF" w:rsidRDefault="00F6367F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F6367F" w:rsidRPr="007D54FF" w:rsidRDefault="00F6367F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F6367F" w:rsidRPr="007D54FF" w:rsidRDefault="00F6367F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F6367F" w:rsidRPr="007D54FF" w:rsidRDefault="00F6367F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F6367F" w:rsidRPr="007D54FF" w:rsidRDefault="00F6367F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F6367F" w:rsidRPr="007D54FF" w:rsidRDefault="00F6367F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12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F6367F" w:rsidRPr="00CE6B6C" w:rsidRDefault="00F6367F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F6367F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F6367F" w:rsidRPr="007D54FF" w:rsidRDefault="00F6367F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F6367F" w:rsidRPr="007D54FF" w:rsidRDefault="00F6367F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F6367F" w:rsidRPr="007D54FF" w:rsidTr="007F259B">
        <w:trPr>
          <w:trHeight w:val="1938"/>
          <w:jc w:val="center"/>
        </w:trPr>
        <w:tc>
          <w:tcPr>
            <w:tcW w:w="4965" w:type="dxa"/>
          </w:tcPr>
          <w:p w:rsidR="00F6367F" w:rsidRPr="007D54FF" w:rsidRDefault="00F6367F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6367F" w:rsidRPr="007D54FF" w:rsidRDefault="00F6367F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F6367F" w:rsidRPr="007D54FF" w:rsidRDefault="00F6367F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6367F" w:rsidRPr="007D54FF" w:rsidRDefault="00F6367F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F6367F" w:rsidRPr="007D54FF" w:rsidRDefault="00F6367F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6367F" w:rsidRPr="007D54FF" w:rsidRDefault="00F6367F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F6367F" w:rsidRPr="007D54FF" w:rsidRDefault="00F6367F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6367F" w:rsidRPr="007D54FF" w:rsidRDefault="00F6367F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F6367F" w:rsidRPr="007D54FF" w:rsidRDefault="00F6367F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6367F" w:rsidRPr="007D54FF" w:rsidRDefault="00F6367F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F6367F" w:rsidRPr="007D54FF" w:rsidRDefault="00F6367F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6367F" w:rsidRPr="007D54FF" w:rsidRDefault="00F6367F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F6367F" w:rsidRPr="007D54FF" w:rsidRDefault="00F6367F" w:rsidP="007D54FF">
      <w:pPr>
        <w:jc w:val="both"/>
        <w:rPr>
          <w:rFonts w:ascii="Times New Roman" w:hAnsi="Times New Roman"/>
          <w:sz w:val="28"/>
          <w:szCs w:val="28"/>
        </w:rPr>
      </w:pPr>
    </w:p>
    <w:p w:rsidR="00F6367F" w:rsidRPr="007D54FF" w:rsidRDefault="00F6367F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F6367F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67F" w:rsidRDefault="00F6367F">
      <w:r>
        <w:separator/>
      </w:r>
    </w:p>
  </w:endnote>
  <w:endnote w:type="continuationSeparator" w:id="0">
    <w:p w:rsidR="00F6367F" w:rsidRDefault="00F63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67F" w:rsidRPr="00572698" w:rsidRDefault="00F6367F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F6367F" w:rsidRDefault="00F636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67F" w:rsidRDefault="00F6367F">
      <w:r>
        <w:separator/>
      </w:r>
    </w:p>
  </w:footnote>
  <w:footnote w:type="continuationSeparator" w:id="0">
    <w:p w:rsidR="00F6367F" w:rsidRDefault="00F636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67F" w:rsidRDefault="00F6367F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4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6D2D"/>
    <w:rsid w:val="00027847"/>
    <w:rsid w:val="000307F7"/>
    <w:rsid w:val="00051ACB"/>
    <w:rsid w:val="00051F1F"/>
    <w:rsid w:val="00074BB2"/>
    <w:rsid w:val="00086CCA"/>
    <w:rsid w:val="00087873"/>
    <w:rsid w:val="000D7C8F"/>
    <w:rsid w:val="000F337D"/>
    <w:rsid w:val="001020C9"/>
    <w:rsid w:val="00102D0B"/>
    <w:rsid w:val="0011186E"/>
    <w:rsid w:val="001143B7"/>
    <w:rsid w:val="0014502E"/>
    <w:rsid w:val="00147908"/>
    <w:rsid w:val="00147D87"/>
    <w:rsid w:val="0016479F"/>
    <w:rsid w:val="00172515"/>
    <w:rsid w:val="001A024C"/>
    <w:rsid w:val="001B1971"/>
    <w:rsid w:val="001B3F9D"/>
    <w:rsid w:val="001B54C4"/>
    <w:rsid w:val="001F74A3"/>
    <w:rsid w:val="002042E4"/>
    <w:rsid w:val="00231496"/>
    <w:rsid w:val="00232DA8"/>
    <w:rsid w:val="002359B1"/>
    <w:rsid w:val="002372C5"/>
    <w:rsid w:val="0025643E"/>
    <w:rsid w:val="002A1158"/>
    <w:rsid w:val="002A4AAC"/>
    <w:rsid w:val="002E7F26"/>
    <w:rsid w:val="00301424"/>
    <w:rsid w:val="0030282B"/>
    <w:rsid w:val="003063CC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22D9F"/>
    <w:rsid w:val="00423406"/>
    <w:rsid w:val="00443588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5401E2"/>
    <w:rsid w:val="00543107"/>
    <w:rsid w:val="00550BE9"/>
    <w:rsid w:val="00572698"/>
    <w:rsid w:val="0059781E"/>
    <w:rsid w:val="005A481E"/>
    <w:rsid w:val="005E00F1"/>
    <w:rsid w:val="005F39BF"/>
    <w:rsid w:val="005F75B5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94371"/>
    <w:rsid w:val="006A053B"/>
    <w:rsid w:val="006A3FF3"/>
    <w:rsid w:val="006B3E24"/>
    <w:rsid w:val="006F236F"/>
    <w:rsid w:val="006F504A"/>
    <w:rsid w:val="00700B11"/>
    <w:rsid w:val="00715005"/>
    <w:rsid w:val="00717409"/>
    <w:rsid w:val="00721B71"/>
    <w:rsid w:val="00727DE4"/>
    <w:rsid w:val="00735E07"/>
    <w:rsid w:val="0076601D"/>
    <w:rsid w:val="0077128E"/>
    <w:rsid w:val="007751A0"/>
    <w:rsid w:val="00795637"/>
    <w:rsid w:val="007B2FBC"/>
    <w:rsid w:val="007B40E8"/>
    <w:rsid w:val="007B5B1A"/>
    <w:rsid w:val="007C581F"/>
    <w:rsid w:val="007D439C"/>
    <w:rsid w:val="007D54FF"/>
    <w:rsid w:val="007E64E6"/>
    <w:rsid w:val="007F259B"/>
    <w:rsid w:val="007F6DF5"/>
    <w:rsid w:val="00811832"/>
    <w:rsid w:val="00826663"/>
    <w:rsid w:val="00844E63"/>
    <w:rsid w:val="0085419A"/>
    <w:rsid w:val="00854F19"/>
    <w:rsid w:val="008555AD"/>
    <w:rsid w:val="00863263"/>
    <w:rsid w:val="0086613A"/>
    <w:rsid w:val="00891BA3"/>
    <w:rsid w:val="008A287E"/>
    <w:rsid w:val="008B638B"/>
    <w:rsid w:val="008D433B"/>
    <w:rsid w:val="008E6862"/>
    <w:rsid w:val="008E7D40"/>
    <w:rsid w:val="009043BA"/>
    <w:rsid w:val="009059E7"/>
    <w:rsid w:val="00924FC0"/>
    <w:rsid w:val="009270C2"/>
    <w:rsid w:val="00930CF0"/>
    <w:rsid w:val="00941E01"/>
    <w:rsid w:val="00972EE1"/>
    <w:rsid w:val="00973F76"/>
    <w:rsid w:val="00991C18"/>
    <w:rsid w:val="009A1B4B"/>
    <w:rsid w:val="009B126E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65678"/>
    <w:rsid w:val="00BA71B0"/>
    <w:rsid w:val="00BC22A8"/>
    <w:rsid w:val="00BC3A67"/>
    <w:rsid w:val="00BC5EE9"/>
    <w:rsid w:val="00BD5F5A"/>
    <w:rsid w:val="00C051C5"/>
    <w:rsid w:val="00C1695C"/>
    <w:rsid w:val="00C16A1F"/>
    <w:rsid w:val="00C538AD"/>
    <w:rsid w:val="00C60FEC"/>
    <w:rsid w:val="00C73830"/>
    <w:rsid w:val="00C747F4"/>
    <w:rsid w:val="00C7722B"/>
    <w:rsid w:val="00C85E4E"/>
    <w:rsid w:val="00C877CE"/>
    <w:rsid w:val="00C94F0A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D2C83"/>
    <w:rsid w:val="00DD4037"/>
    <w:rsid w:val="00DD6BE4"/>
    <w:rsid w:val="00DE3E05"/>
    <w:rsid w:val="00DF07E3"/>
    <w:rsid w:val="00E14E58"/>
    <w:rsid w:val="00E2010C"/>
    <w:rsid w:val="00E270BF"/>
    <w:rsid w:val="00E42EBE"/>
    <w:rsid w:val="00E4511B"/>
    <w:rsid w:val="00E6038B"/>
    <w:rsid w:val="00E611C5"/>
    <w:rsid w:val="00E67E4C"/>
    <w:rsid w:val="00E72B53"/>
    <w:rsid w:val="00E82800"/>
    <w:rsid w:val="00E917A8"/>
    <w:rsid w:val="00EA1B0B"/>
    <w:rsid w:val="00EA36D8"/>
    <w:rsid w:val="00EA527D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324B4"/>
    <w:rsid w:val="00F46003"/>
    <w:rsid w:val="00F6367F"/>
    <w:rsid w:val="00F770B7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09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9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497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9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502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501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498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497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500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9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9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9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9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09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9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9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9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09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1203</TotalTime>
  <Pages>4</Pages>
  <Words>811</Words>
  <Characters>4624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41</cp:revision>
  <cp:lastPrinted>2013-01-16T07:59:00Z</cp:lastPrinted>
  <dcterms:created xsi:type="dcterms:W3CDTF">2011-12-04T16:43:00Z</dcterms:created>
  <dcterms:modified xsi:type="dcterms:W3CDTF">2013-05-20T06:09:00Z</dcterms:modified>
</cp:coreProperties>
</file>